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3D34" w:rsidP="00753BA5" w:rsidRDefault="00253D34" w14:paraId="421842DF" w14:textId="77777777">
      <w:pPr>
        <w:rPr>
          <w:rFonts w:cs="Arial"/>
        </w:rPr>
      </w:pPr>
    </w:p>
    <w:p w:rsidR="00753BA5" w:rsidP="00753BA5" w:rsidRDefault="00753BA5" w14:paraId="38901B7D" w14:textId="2373BAC4">
      <w:pPr>
        <w:rPr>
          <w:rFonts w:cs="Arial"/>
        </w:rPr>
      </w:pPr>
      <w:r w:rsidRPr="40508831" w:rsidR="00753BA5">
        <w:rPr>
          <w:rFonts w:cs="Arial"/>
        </w:rPr>
        <w:t>Števi</w:t>
      </w:r>
      <w:r w:rsidRPr="40508831" w:rsidR="000C2019">
        <w:rPr>
          <w:rFonts w:cs="Arial"/>
        </w:rPr>
        <w:t>l</w:t>
      </w:r>
      <w:r w:rsidRPr="40508831" w:rsidR="00753BA5">
        <w:rPr>
          <w:rFonts w:cs="Arial"/>
        </w:rPr>
        <w:t xml:space="preserve">ka: </w:t>
      </w:r>
      <w:r w:rsidRPr="40508831" w:rsidR="006F94C1">
        <w:rPr>
          <w:rFonts w:cs="Arial"/>
        </w:rPr>
        <w:t>1</w:t>
      </w:r>
      <w:r w:rsidRPr="40508831" w:rsidR="00FD2371">
        <w:rPr>
          <w:rFonts w:cs="Arial"/>
        </w:rPr>
        <w:t>7</w:t>
      </w:r>
      <w:r w:rsidRPr="40508831" w:rsidR="7AC94C30">
        <w:rPr>
          <w:rFonts w:cs="Arial"/>
        </w:rPr>
        <w:t>0</w:t>
      </w:r>
      <w:r w:rsidRPr="40508831" w:rsidR="009458B9">
        <w:rPr>
          <w:rFonts w:cs="Arial"/>
        </w:rPr>
        <w:t>.2025</w:t>
      </w:r>
    </w:p>
    <w:p w:rsidR="008E6C81" w:rsidP="00753BA5" w:rsidRDefault="008E6C81" w14:paraId="3963184E" w14:textId="77777777">
      <w:pPr>
        <w:rPr>
          <w:rFonts w:cs="Arial"/>
        </w:rPr>
      </w:pPr>
    </w:p>
    <w:p w:rsidR="00972234" w:rsidP="00972234" w:rsidRDefault="00972234" w14:paraId="7A6384C5" w14:textId="7777777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:rsidR="00972234" w:rsidP="00972234" w:rsidRDefault="00972234" w14:paraId="56E98083" w14:textId="77777777">
      <w:pPr>
        <w:tabs>
          <w:tab w:val="left" w:pos="1083"/>
        </w:tabs>
        <w:rPr>
          <w:rFonts w:cs="Arial"/>
        </w:rPr>
      </w:pPr>
    </w:p>
    <w:p w:rsidR="00972234" w:rsidP="00972234" w:rsidRDefault="00972234" w14:paraId="20582097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:rsidR="00972234" w:rsidP="00972234" w:rsidRDefault="00972234" w14:paraId="6FE702F1" w14:textId="77777777">
      <w:pPr>
        <w:tabs>
          <w:tab w:val="left" w:pos="1083"/>
        </w:tabs>
        <w:rPr>
          <w:rFonts w:cs="Arial"/>
        </w:rPr>
      </w:pPr>
    </w:p>
    <w:p w:rsidR="00972234" w:rsidP="00972234" w:rsidRDefault="00972234" w14:paraId="0C68B956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:rsidR="00972234" w:rsidP="00972234" w:rsidRDefault="00972234" w14:paraId="289ACD5E" w14:textId="7C17EDDC">
      <w:pPr>
        <w:tabs>
          <w:tab w:val="left" w:pos="1083"/>
        </w:tabs>
        <w:rPr>
          <w:rFonts w:cs="Arial"/>
        </w:rPr>
      </w:pPr>
    </w:p>
    <w:p w:rsidRPr="00BE53F8" w:rsidR="00BE53F8" w:rsidP="00BE53F8" w:rsidRDefault="00BE53F8" w14:paraId="424480A8" w14:textId="766C376C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E53F8">
        <w:rPr>
          <w:rFonts w:ascii="Arial" w:hAnsi="Arial" w:cs="Arial"/>
          <w:b/>
          <w:bCs/>
        </w:rPr>
        <w:t>Razlog za izključitev iz 5k člena UREDBE SVETA (EU) 2022/576</w:t>
      </w:r>
    </w:p>
    <w:p w:rsidRPr="00BE53F8" w:rsidR="00BE53F8" w:rsidP="00BE53F8" w:rsidRDefault="00BE53F8" w14:paraId="5908806D" w14:textId="164F44CA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name="_Hlk133245018" w:id="0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:rsidRPr="00BE53F8" w:rsidR="00BE53F8" w:rsidP="00BE53F8" w:rsidRDefault="00BE53F8" w14:paraId="3633B5CE" w14:textId="77777777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:rsidRPr="00BE53F8" w:rsidR="00BE53F8" w:rsidP="00BE53F8" w:rsidRDefault="00BE53F8" w14:paraId="78D2825D" w14:textId="77777777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:rsidRPr="00BE53F8" w:rsidR="00BE53F8" w:rsidP="00BE53F8" w:rsidRDefault="00BE53F8" w14:paraId="3EE02485" w14:textId="77777777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:rsidRPr="00BE53F8" w:rsidR="00BE53F8" w:rsidP="00BE53F8" w:rsidRDefault="00BE53F8" w14:paraId="37E5CA2C" w14:textId="77777777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:rsidRPr="00BE53F8" w:rsidR="00B16B50" w:rsidP="00BE53F8" w:rsidRDefault="00B16B50" w14:paraId="3D0D13AC" w14:textId="77777777">
      <w:pPr>
        <w:tabs>
          <w:tab w:val="left" w:pos="1083"/>
        </w:tabs>
        <w:rPr>
          <w:rFonts w:cs="Arial"/>
        </w:rPr>
      </w:pPr>
    </w:p>
    <w:p w:rsidRPr="00B16B50" w:rsidR="00B16B50" w:rsidP="00B16B50" w:rsidRDefault="00B16B50" w14:paraId="03A97C1D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:rsidRPr="00B16B50" w:rsidR="00B16B50" w:rsidP="00B16B50" w:rsidRDefault="00B16B50" w14:paraId="13B8ED5A" w14:textId="77777777">
      <w:pPr>
        <w:jc w:val="both"/>
        <w:rPr>
          <w:rFonts w:cs="Arial"/>
        </w:rPr>
      </w:pPr>
      <w:r w:rsidRPr="00B16B50">
        <w:rPr>
          <w:rFonts w:cs="Arial"/>
        </w:rPr>
        <w:t>Izjavljamo, da nimamo dospelih neporavnanih obveznosti.</w:t>
      </w:r>
    </w:p>
    <w:p w:rsidRPr="00B16B50" w:rsidR="00B16B50" w:rsidP="00B16B50" w:rsidRDefault="00B16B50" w14:paraId="7E851D48" w14:textId="77777777">
      <w:pPr>
        <w:jc w:val="both"/>
        <w:rPr>
          <w:rFonts w:cs="Arial"/>
        </w:rPr>
      </w:pPr>
    </w:p>
    <w:p w:rsidRPr="00B16B50" w:rsidR="00B16B50" w:rsidP="00B16B50" w:rsidRDefault="00B16B50" w14:paraId="6F780D2D" w14:textId="77777777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:rsidRPr="00057D92" w:rsidR="00881614" w:rsidP="00057D92" w:rsidRDefault="00B16B50" w14:paraId="02E590D0" w14:textId="3EE7AE7A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 w:rsidR="00881614"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 w:rsidR="00881614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 w:rsidR="00881614"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:rsidR="00881614" w:rsidP="00972234" w:rsidRDefault="00881614" w14:paraId="29CB4039" w14:textId="77777777">
      <w:pPr>
        <w:tabs>
          <w:tab w:val="left" w:pos="1083"/>
        </w:tabs>
        <w:rPr>
          <w:rFonts w:cs="Arial"/>
        </w:rPr>
      </w:pPr>
    </w:p>
    <w:p w:rsidRPr="00881614" w:rsidR="00972234" w:rsidP="00972234" w:rsidRDefault="00972234" w14:paraId="2BAF7770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881614">
        <w:rPr>
          <w:rFonts w:ascii="Arial" w:hAnsi="Arial" w:cs="Arial"/>
          <w:b/>
        </w:rPr>
        <w:t>TEHNIČNA SPOSOBNOST – IZJAVA</w:t>
      </w:r>
    </w:p>
    <w:p w:rsidR="00972234" w:rsidP="00972234" w:rsidRDefault="00972234" w14:paraId="0585C6E7" w14:textId="0D009118">
      <w:pPr>
        <w:jc w:val="both"/>
        <w:rPr>
          <w:rFonts w:cs="Arial"/>
        </w:rPr>
      </w:pPr>
      <w:r w:rsidRPr="00881614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:rsidR="009211DD" w:rsidP="00972234" w:rsidRDefault="009211DD" w14:paraId="69CAF05A" w14:textId="2989F67E">
      <w:pPr>
        <w:jc w:val="both"/>
        <w:rPr>
          <w:rFonts w:cs="Arial"/>
        </w:rPr>
      </w:pPr>
    </w:p>
    <w:p w:rsidRPr="001308DD" w:rsidR="00972234" w:rsidP="00972234" w:rsidRDefault="00972234" w14:paraId="41E32A5D" w14:textId="77777777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1308DD">
        <w:rPr>
          <w:rFonts w:ascii="Arial" w:hAnsi="Arial" w:cs="Arial"/>
          <w:b/>
        </w:rPr>
        <w:t>IZJAVA – DRUGO:</w:t>
      </w:r>
    </w:p>
    <w:p w:rsidRPr="001E1928" w:rsidR="00972234" w:rsidP="00972234" w:rsidRDefault="00972234" w14:paraId="42DD101F" w14:textId="77777777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1E1928">
        <w:rPr>
          <w:rFonts w:cs="Arial"/>
        </w:rPr>
        <w:t xml:space="preserve"> ni na podlagi tega člena prepovedano poslovanje z naročnikom.</w:t>
      </w:r>
    </w:p>
    <w:p w:rsidR="00972234" w:rsidP="00972234" w:rsidRDefault="00972234" w14:paraId="35C0430A" w14:textId="77777777">
      <w:pPr>
        <w:jc w:val="both"/>
        <w:rPr>
          <w:rFonts w:cs="Arial"/>
        </w:rPr>
      </w:pPr>
    </w:p>
    <w:p w:rsidR="00972234" w:rsidP="00972234" w:rsidRDefault="00972234" w14:paraId="2BD89EF1" w14:textId="77777777">
      <w:pPr>
        <w:jc w:val="both"/>
        <w:rPr>
          <w:rFonts w:cs="Arial"/>
        </w:rPr>
      </w:pPr>
    </w:p>
    <w:p w:rsidR="00972234" w:rsidP="00972234" w:rsidRDefault="00972234" w14:paraId="305641E4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972234" w:rsidP="00972234" w:rsidRDefault="00972234" w14:paraId="782AA676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="00972234" w:rsidP="00972234" w:rsidRDefault="00972234" w14:paraId="1740E685" w14:textId="77777777">
      <w:pPr>
        <w:rPr>
          <w:rFonts w:cs="Arial"/>
          <w:i/>
        </w:rPr>
      </w:pPr>
    </w:p>
    <w:p w:rsidR="00972234" w:rsidP="00972234" w:rsidRDefault="00972234" w14:paraId="2FD8344A" w14:textId="77777777">
      <w:pPr>
        <w:rPr>
          <w:rFonts w:cs="Arial"/>
          <w:i/>
        </w:rPr>
      </w:pPr>
    </w:p>
    <w:p w:rsidR="00972234" w:rsidP="00972234" w:rsidRDefault="00972234" w14:paraId="79D0C3B2" w14:textId="77777777">
      <w:pPr>
        <w:jc w:val="both"/>
        <w:rPr>
          <w:rFonts w:cs="Arial"/>
          <w:i/>
        </w:rPr>
      </w:pPr>
    </w:p>
    <w:p w:rsidR="00972234" w:rsidP="00972234" w:rsidRDefault="00972234" w14:paraId="41A3959E" w14:textId="77777777">
      <w:pPr>
        <w:jc w:val="both"/>
        <w:rPr>
          <w:rFonts w:cs="Arial"/>
          <w:i/>
        </w:rPr>
      </w:pPr>
    </w:p>
    <w:p w:rsidR="00972234" w:rsidP="00972234" w:rsidRDefault="00972234" w14:paraId="3BAFA936" w14:textId="77777777">
      <w:pPr>
        <w:jc w:val="both"/>
        <w:rPr>
          <w:rFonts w:cs="Arial"/>
          <w:i/>
        </w:rPr>
      </w:pPr>
    </w:p>
    <w:p w:rsidRPr="00CF16A2" w:rsidR="00972234" w:rsidP="00972234" w:rsidRDefault="00972234" w14:paraId="41F385D9" w14:textId="0FFE6537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sectPr w:rsidRPr="00CF16A2" w:rsidR="00972234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59B3" w:rsidRDefault="004959B3" w14:paraId="3894C422" w14:textId="77777777">
      <w:r>
        <w:separator/>
      </w:r>
    </w:p>
  </w:endnote>
  <w:endnote w:type="continuationSeparator" w:id="0">
    <w:p w:rsidR="004959B3" w:rsidRDefault="004959B3" w14:paraId="16606A7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F184E" w:rsidR="00370866" w:rsidP="00001218" w:rsidRDefault="00370866" w14:paraId="459EC153" w14:textId="234015B2">
    <w:pPr>
      <w:pStyle w:val="Noga"/>
      <w:pBdr>
        <w:top w:val="single" w:color="auto" w:sz="4" w:space="1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Pr="00A1445A" w:rsidR="00370866" w:rsidTr="00253D34" w14:paraId="04391614" w14:textId="77777777">
      <w:tc>
        <w:tcPr>
          <w:tcW w:w="4605" w:type="dxa"/>
          <w:shd w:val="clear" w:color="auto" w:fill="auto"/>
        </w:tcPr>
        <w:p w:rsidRPr="005A785E" w:rsidR="005A785E" w:rsidP="002618E0" w:rsidRDefault="005A785E" w14:paraId="41D8C314" w14:textId="41D4F861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253D34" w:rsidP="00A1445A" w:rsidRDefault="00253D34" w14:paraId="5C98C7F9" w14:textId="4811CC7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786699B" wp14:editId="3D3C2986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Pr="00A1445A" w:rsidR="00370866" w:rsidP="00A1445A" w:rsidRDefault="00370866" w14:paraId="33C0BDAB" w14:textId="484A11C7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B42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1D109F49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59B3" w:rsidRDefault="004959B3" w14:paraId="73DED845" w14:textId="77777777">
      <w:r>
        <w:separator/>
      </w:r>
    </w:p>
  </w:footnote>
  <w:footnote w:type="continuationSeparator" w:id="0">
    <w:p w:rsidR="004959B3" w:rsidRDefault="004959B3" w14:paraId="0D9B61E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:rsidTr="6A2F43DC" w14:paraId="1C51E7F4" w14:textId="77777777">
      <w:trPr>
        <w:trHeight w:val="300"/>
      </w:trPr>
      <w:tc>
        <w:tcPr>
          <w:tcW w:w="3020" w:type="dxa"/>
        </w:tcPr>
        <w:p w:rsidR="6A2F43DC" w:rsidP="6A2F43DC" w:rsidRDefault="6A2F43DC" w14:paraId="2B2CE95F" w14:textId="01825681">
          <w:pPr>
            <w:pStyle w:val="Glava"/>
            <w:ind w:left="-115"/>
          </w:pPr>
        </w:p>
      </w:tc>
      <w:tc>
        <w:tcPr>
          <w:tcW w:w="3020" w:type="dxa"/>
        </w:tcPr>
        <w:p w:rsidR="6A2F43DC" w:rsidP="6A2F43DC" w:rsidRDefault="6A2F43DC" w14:paraId="68B54980" w14:textId="648CAC7D">
          <w:pPr>
            <w:pStyle w:val="Glava"/>
            <w:jc w:val="center"/>
          </w:pPr>
        </w:p>
      </w:tc>
      <w:tc>
        <w:tcPr>
          <w:tcW w:w="3020" w:type="dxa"/>
        </w:tcPr>
        <w:p w:rsidR="6A2F43DC" w:rsidP="6A2F43DC" w:rsidRDefault="6A2F43DC" w14:paraId="1A95A017" w14:textId="13084299">
          <w:pPr>
            <w:pStyle w:val="Glava"/>
            <w:ind w:right="-115"/>
            <w:jc w:val="right"/>
          </w:pPr>
        </w:p>
      </w:tc>
    </w:tr>
  </w:tbl>
  <w:p w:rsidR="6A2F43DC" w:rsidP="6A2F43DC" w:rsidRDefault="6A2F43DC" w14:paraId="539274E2" w14:textId="378F4D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7BE28FB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253D34" w14:paraId="0C7781C8" w14:textId="4824BF66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C2B8FE5" wp14:editId="3C66AF9F">
                <wp:extent cx="1316270" cy="497156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9380" cy="5021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5FBA8589" w14:textId="6FFDE696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011FBE" w:rsidRDefault="00370866" w14:paraId="70AB6F87" w14:textId="75023025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A069DF" w:rsidR="00C0552D" w:rsidTr="00A04B00" w14:paraId="3109569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6711A5" w:rsidRDefault="00497567" w14:paraId="3DB1560C" w14:textId="39E3F0C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C0552D" w:rsidRDefault="00C0552D" w14:paraId="573EE519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A069DF" w:rsidR="00C0552D" w:rsidP="00972234" w:rsidRDefault="00144B8D" w14:paraId="22E7C8A6" w14:textId="2E4DD7A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Pr="00A069DF" w:rsidR="009B361A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Pr="00A069DF" w:rsidR="005A32F3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:rsidRPr="00FC6CF0" w:rsidR="00370866" w:rsidP="00001218" w:rsidRDefault="00370866" w14:paraId="4E4C4B07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FE739C3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002926922">
    <w:abstractNumId w:val="5"/>
  </w:num>
  <w:num w:numId="2" w16cid:durableId="1743141149">
    <w:abstractNumId w:val="14"/>
  </w:num>
  <w:num w:numId="3" w16cid:durableId="1472674979">
    <w:abstractNumId w:val="3"/>
  </w:num>
  <w:num w:numId="4" w16cid:durableId="5985719">
    <w:abstractNumId w:val="1"/>
  </w:num>
  <w:num w:numId="5" w16cid:durableId="2126462873">
    <w:abstractNumId w:val="6"/>
  </w:num>
  <w:num w:numId="6" w16cid:durableId="2056661000">
    <w:abstractNumId w:val="0"/>
  </w:num>
  <w:num w:numId="7" w16cid:durableId="1137532971">
    <w:abstractNumId w:val="18"/>
  </w:num>
  <w:num w:numId="8" w16cid:durableId="963973061">
    <w:abstractNumId w:val="15"/>
  </w:num>
  <w:num w:numId="9" w16cid:durableId="1534221607">
    <w:abstractNumId w:val="16"/>
  </w:num>
  <w:num w:numId="10" w16cid:durableId="1317302569">
    <w:abstractNumId w:val="17"/>
  </w:num>
  <w:num w:numId="11" w16cid:durableId="793864858">
    <w:abstractNumId w:val="10"/>
  </w:num>
  <w:num w:numId="12" w16cid:durableId="561478343">
    <w:abstractNumId w:val="7"/>
  </w:num>
  <w:num w:numId="13" w16cid:durableId="1883983798">
    <w:abstractNumId w:val="19"/>
  </w:num>
  <w:num w:numId="14" w16cid:durableId="1763840232">
    <w:abstractNumId w:val="12"/>
  </w:num>
  <w:num w:numId="15" w16cid:durableId="1954703031">
    <w:abstractNumId w:val="13"/>
  </w:num>
  <w:num w:numId="16" w16cid:durableId="419568348">
    <w:abstractNumId w:val="11"/>
  </w:num>
  <w:num w:numId="17" w16cid:durableId="1866596418">
    <w:abstractNumId w:val="4"/>
  </w:num>
  <w:num w:numId="18" w16cid:durableId="48505055">
    <w:abstractNumId w:val="8"/>
  </w:num>
  <w:num w:numId="19" w16cid:durableId="107250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06397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59B3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362F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377F"/>
    <w:rsid w:val="006F44F5"/>
    <w:rsid w:val="006F758E"/>
    <w:rsid w:val="006F94C1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6C81"/>
    <w:rsid w:val="008F3E2F"/>
    <w:rsid w:val="009021B7"/>
    <w:rsid w:val="00913CF8"/>
    <w:rsid w:val="009211DD"/>
    <w:rsid w:val="00941211"/>
    <w:rsid w:val="009458B9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82B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367B8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2371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40508831"/>
    <w:rsid w:val="556CD259"/>
    <w:rsid w:val="63D0E368"/>
    <w:rsid w:val="65403B69"/>
    <w:rsid w:val="6A2F43DC"/>
    <w:rsid w:val="7936C8C2"/>
    <w:rsid w:val="7AC9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a1" w:customStyle="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styleId="tevilnatoka" w:customStyle="1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stavekseznamaZnak" w:customStyle="1">
    <w:name w:val="Odstavek seznama Znak"/>
    <w:link w:val="Odstavekseznama"/>
    <w:uiPriority w:val="34"/>
    <w:rsid w:val="00753BA5"/>
    <w:rPr>
      <w:rFonts w:ascii="Calibri" w:hAnsi="Calibri" w:eastAsia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9458B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0ECC42D1-D375-4F36-B185-62E86E45D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14B1A-1D46-4FC5-AA2F-2D23AB58FA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Matej Maček</lastModifiedBy>
  <revision>109</revision>
  <lastPrinted>2016-01-04T14:36:00.0000000Z</lastPrinted>
  <dcterms:created xsi:type="dcterms:W3CDTF">2015-04-24T11:06:00.0000000Z</dcterms:created>
  <dcterms:modified xsi:type="dcterms:W3CDTF">2025-04-22T08:48:16.3991121Z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